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99965" w14:textId="77777777" w:rsidR="00F205E0" w:rsidRDefault="00F205E0" w:rsidP="00F205E0">
      <w:pPr>
        <w:sectPr w:rsidR="00F205E0" w:rsidSect="00F205E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648E77D4" w14:textId="225DF2C8" w:rsidR="009E3AC7" w:rsidRDefault="001E13D0" w:rsidP="00C93E4A">
      <w:r>
        <w:t>Central Records</w:t>
      </w:r>
      <w:r w:rsidR="00A86315">
        <w:t>,</w:t>
      </w:r>
    </w:p>
    <w:p w14:paraId="67B79366" w14:textId="089E8C98" w:rsidR="001E13D0" w:rsidRDefault="001E13D0" w:rsidP="00C93E4A"/>
    <w:p w14:paraId="45846335" w14:textId="02DEC6BE" w:rsidR="001E13D0" w:rsidRDefault="001E13D0" w:rsidP="00C93E4A"/>
    <w:p w14:paraId="377B1C60" w14:textId="517B31DF" w:rsidR="001E13D0" w:rsidRDefault="001E13D0" w:rsidP="00C93E4A">
      <w:r>
        <w:tab/>
        <w:t xml:space="preserve">This letter is to request Central Records to void Item </w:t>
      </w:r>
      <w:r w:rsidR="00C1307D">
        <w:t>4</w:t>
      </w:r>
      <w:r>
        <w:t xml:space="preserve"> in Docket No</w:t>
      </w:r>
      <w:r w:rsidR="00A86315">
        <w:t>.</w:t>
      </w:r>
      <w:r w:rsidR="00C1307D">
        <w:t xml:space="preserve"> 53713</w:t>
      </w:r>
      <w:r>
        <w:t xml:space="preserve"> from the interchange. </w:t>
      </w:r>
    </w:p>
    <w:p w14:paraId="476D93A3" w14:textId="51C5A42A" w:rsidR="001E13D0" w:rsidRDefault="001E13D0" w:rsidP="00C93E4A"/>
    <w:p w14:paraId="2637B1D5" w14:textId="41ADF24C" w:rsidR="001E13D0" w:rsidRDefault="001E13D0" w:rsidP="00C93E4A"/>
    <w:p w14:paraId="4935371C" w14:textId="198FFD6C" w:rsidR="001E13D0" w:rsidRDefault="001E13D0" w:rsidP="00C93E4A"/>
    <w:p w14:paraId="7DF9C4A5" w14:textId="2EB2E8B9" w:rsidR="001E13D0" w:rsidRDefault="001E13D0" w:rsidP="001E13D0">
      <w:pPr>
        <w:rPr>
          <w:bCs/>
        </w:rPr>
      </w:pPr>
      <w:r w:rsidRPr="00875A13">
        <w:rPr>
          <w:bCs/>
        </w:rPr>
        <w:t>Dated:</w:t>
      </w:r>
      <w:r w:rsidRPr="006268EE">
        <w:rPr>
          <w:bCs/>
        </w:rPr>
        <w:t xml:space="preserve"> </w:t>
      </w:r>
      <w:r>
        <w:rPr>
          <w:bCs/>
        </w:rPr>
        <w:fldChar w:fldCharType="begin"/>
      </w:r>
      <w:r>
        <w:rPr>
          <w:bCs/>
        </w:rPr>
        <w:instrText xml:space="preserve"> DATE \@ "MMMM d, yyyy" </w:instrText>
      </w:r>
      <w:r>
        <w:rPr>
          <w:bCs/>
        </w:rPr>
        <w:fldChar w:fldCharType="separate"/>
      </w:r>
      <w:r w:rsidR="00A86315">
        <w:rPr>
          <w:bCs/>
          <w:noProof/>
        </w:rPr>
        <w:t>July 12, 2022</w:t>
      </w:r>
      <w:r>
        <w:rPr>
          <w:bCs/>
        </w:rPr>
        <w:fldChar w:fldCharType="end"/>
      </w:r>
    </w:p>
    <w:p w14:paraId="71F9DFC1" w14:textId="77777777" w:rsidR="001E13D0" w:rsidRPr="006268EE" w:rsidRDefault="001E13D0" w:rsidP="001E13D0">
      <w:pPr>
        <w:rPr>
          <w:bCs/>
        </w:rPr>
      </w:pPr>
    </w:p>
    <w:p w14:paraId="1A09EC05" w14:textId="77777777" w:rsidR="001E13D0" w:rsidRPr="006268EE" w:rsidRDefault="001E13D0" w:rsidP="001E13D0">
      <w:pPr>
        <w:spacing w:line="480" w:lineRule="auto"/>
        <w:ind w:left="4320"/>
      </w:pPr>
      <w:r w:rsidRPr="006268EE">
        <w:t>Respectfully Submitted,</w:t>
      </w:r>
    </w:p>
    <w:p w14:paraId="09B04DDE" w14:textId="77777777" w:rsidR="001E13D0" w:rsidRPr="006268EE" w:rsidRDefault="001E13D0" w:rsidP="001E13D0">
      <w:pPr>
        <w:ind w:left="4320"/>
        <w:contextualSpacing/>
        <w:rPr>
          <w:b/>
        </w:rPr>
      </w:pPr>
      <w:r w:rsidRPr="006268EE">
        <w:rPr>
          <w:b/>
        </w:rPr>
        <w:t>PUBLIC UTILITY COMMISSION OF TEXAS LEGAL DIVISION</w:t>
      </w:r>
    </w:p>
    <w:p w14:paraId="4BA7ED27" w14:textId="77777777" w:rsidR="001E13D0" w:rsidRPr="006268EE" w:rsidRDefault="001E13D0" w:rsidP="001E13D0">
      <w:pPr>
        <w:ind w:left="3600"/>
      </w:pPr>
    </w:p>
    <w:p w14:paraId="0441D128" w14:textId="77777777" w:rsidR="001E13D0" w:rsidRPr="006268EE" w:rsidRDefault="001E13D0" w:rsidP="001E13D0">
      <w:pPr>
        <w:ind w:left="4320"/>
      </w:pPr>
      <w:r>
        <w:t>Keith Rogas</w:t>
      </w:r>
    </w:p>
    <w:p w14:paraId="6C0192CB" w14:textId="77777777" w:rsidR="001E13D0" w:rsidRPr="006268EE" w:rsidRDefault="001E13D0" w:rsidP="001E13D0"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</w:r>
      <w:r w:rsidRPr="006268EE">
        <w:tab/>
        <w:t xml:space="preserve">Division Director </w:t>
      </w:r>
    </w:p>
    <w:p w14:paraId="1369567B" w14:textId="77777777" w:rsidR="001E13D0" w:rsidRDefault="001E13D0" w:rsidP="001E13D0">
      <w:pPr>
        <w:ind w:firstLine="4320"/>
      </w:pPr>
    </w:p>
    <w:p w14:paraId="4B277357" w14:textId="5AE9BF54" w:rsidR="001E13D0" w:rsidRPr="00A0651C" w:rsidRDefault="00186918" w:rsidP="001E13D0">
      <w:pPr>
        <w:ind w:firstLine="4320"/>
      </w:pPr>
      <w:r w:rsidRPr="00C1307D">
        <w:t>Robert Dakota Parish</w:t>
      </w:r>
    </w:p>
    <w:p w14:paraId="4380B576" w14:textId="77777777" w:rsidR="001E13D0" w:rsidRPr="00A0651C" w:rsidRDefault="001E13D0" w:rsidP="001E13D0">
      <w:pPr>
        <w:ind w:firstLine="4320"/>
      </w:pPr>
      <w:r w:rsidRPr="00A0651C">
        <w:t>Managing Attorney</w:t>
      </w:r>
    </w:p>
    <w:p w14:paraId="3BBE3613" w14:textId="77777777" w:rsidR="001E13D0" w:rsidRPr="00A0651C" w:rsidRDefault="001E13D0" w:rsidP="001E13D0">
      <w:pPr>
        <w:ind w:firstLine="4320"/>
      </w:pPr>
    </w:p>
    <w:p w14:paraId="0B2D5850" w14:textId="2296BBF7" w:rsidR="001E13D0" w:rsidRPr="00C1307D" w:rsidRDefault="001E13D0" w:rsidP="001E13D0">
      <w:pPr>
        <w:ind w:firstLine="4320"/>
        <w:rPr>
          <w:u w:val="single"/>
        </w:rPr>
      </w:pPr>
      <w:bookmarkStart w:id="0" w:name="_Hlk91140650"/>
      <w:r w:rsidRPr="00C1307D">
        <w:rPr>
          <w:u w:val="single"/>
        </w:rPr>
        <w:t xml:space="preserve">/s/ </w:t>
      </w:r>
      <w:r w:rsidR="00C1307D" w:rsidRPr="00C1307D">
        <w:rPr>
          <w:u w:val="single"/>
        </w:rPr>
        <w:t>Margaux Fox</w:t>
      </w:r>
      <w:r w:rsidRPr="00C1307D">
        <w:rPr>
          <w:u w:val="single"/>
        </w:rPr>
        <w:tab/>
      </w:r>
    </w:p>
    <w:p w14:paraId="65A1ADA2" w14:textId="2DDDD319" w:rsidR="001E13D0" w:rsidRPr="00C1307D" w:rsidRDefault="00C1307D" w:rsidP="001E13D0">
      <w:pPr>
        <w:ind w:firstLine="4320"/>
      </w:pPr>
      <w:r w:rsidRPr="00C1307D">
        <w:t>Margaux Fox</w:t>
      </w:r>
    </w:p>
    <w:bookmarkEnd w:id="0"/>
    <w:p w14:paraId="5874FBD0" w14:textId="374A8377" w:rsidR="00186918" w:rsidRPr="00C1307D" w:rsidRDefault="00186918" w:rsidP="001E13D0">
      <w:pPr>
        <w:ind w:firstLine="4320"/>
      </w:pPr>
      <w:r w:rsidRPr="00C1307D">
        <w:t xml:space="preserve">State Bar No. </w:t>
      </w:r>
      <w:r w:rsidR="00C1307D" w:rsidRPr="00C1307D">
        <w:t>24120829</w:t>
      </w:r>
    </w:p>
    <w:p w14:paraId="36D9E3CB" w14:textId="02E9A53E" w:rsidR="001E13D0" w:rsidRPr="00C1307D" w:rsidRDefault="001E13D0" w:rsidP="001E13D0">
      <w:pPr>
        <w:ind w:firstLine="4320"/>
      </w:pPr>
      <w:r w:rsidRPr="00C1307D">
        <w:t>1701 N. Congress Avenue</w:t>
      </w:r>
    </w:p>
    <w:p w14:paraId="6004A415" w14:textId="77777777" w:rsidR="001E13D0" w:rsidRPr="00C1307D" w:rsidRDefault="001E13D0" w:rsidP="001E13D0">
      <w:pPr>
        <w:ind w:firstLine="4320"/>
      </w:pPr>
      <w:r w:rsidRPr="00C1307D">
        <w:t>P.O. Box 13326</w:t>
      </w:r>
    </w:p>
    <w:p w14:paraId="2D17A274" w14:textId="77777777" w:rsidR="001E13D0" w:rsidRPr="00C1307D" w:rsidRDefault="001E13D0" w:rsidP="001E13D0">
      <w:pPr>
        <w:ind w:firstLine="4320"/>
      </w:pPr>
      <w:r w:rsidRPr="00C1307D">
        <w:t>Austin, Texas 78711-3326</w:t>
      </w:r>
    </w:p>
    <w:p w14:paraId="77225B10" w14:textId="21B5646C" w:rsidR="00C1307D" w:rsidRPr="00C1307D" w:rsidRDefault="001E13D0" w:rsidP="001E13D0">
      <w:pPr>
        <w:ind w:firstLine="4320"/>
      </w:pPr>
      <w:r w:rsidRPr="00C1307D">
        <w:t>(512) 936-7</w:t>
      </w:r>
      <w:r w:rsidR="00C1307D" w:rsidRPr="00C1307D">
        <w:t>245</w:t>
      </w:r>
    </w:p>
    <w:p w14:paraId="2AC1A83A" w14:textId="26D29171" w:rsidR="001E13D0" w:rsidRPr="00C1307D" w:rsidRDefault="001E13D0" w:rsidP="001E13D0">
      <w:pPr>
        <w:ind w:firstLine="4320"/>
      </w:pPr>
      <w:r w:rsidRPr="00C1307D">
        <w:t>(512) 936-7268 (facsimile)</w:t>
      </w:r>
    </w:p>
    <w:p w14:paraId="625F8592" w14:textId="4B0EA7C7" w:rsidR="001E13D0" w:rsidRPr="00A0651C" w:rsidRDefault="00C1307D" w:rsidP="001E13D0">
      <w:pPr>
        <w:ind w:firstLine="4320"/>
      </w:pPr>
      <w:r w:rsidRPr="00C1307D">
        <w:t>Margaux</w:t>
      </w:r>
      <w:r w:rsidR="001E13D0" w:rsidRPr="00C1307D">
        <w:t>.</w:t>
      </w:r>
      <w:r w:rsidRPr="00C1307D">
        <w:t>Fox</w:t>
      </w:r>
      <w:r w:rsidR="001E13D0" w:rsidRPr="00C1307D">
        <w:t>@puc.texas.gov</w:t>
      </w:r>
    </w:p>
    <w:p w14:paraId="43F9E051" w14:textId="05941D57" w:rsidR="001E13D0" w:rsidRDefault="001E13D0" w:rsidP="00C93E4A"/>
    <w:p w14:paraId="3D2726AD" w14:textId="2203A027" w:rsidR="001E13D0" w:rsidRDefault="001E13D0" w:rsidP="00C93E4A"/>
    <w:p w14:paraId="0023C1D4" w14:textId="77777777" w:rsidR="001E13D0" w:rsidRDefault="001E13D0" w:rsidP="00C93E4A"/>
    <w:sectPr w:rsidR="001E13D0" w:rsidSect="008348B5">
      <w:headerReference w:type="default" r:id="rId12"/>
      <w:footerReference w:type="default" r:id="rId13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4EB01" w14:textId="77777777" w:rsidR="004347F8" w:rsidRDefault="004347F8" w:rsidP="00F205E0">
      <w:r>
        <w:separator/>
      </w:r>
    </w:p>
  </w:endnote>
  <w:endnote w:type="continuationSeparator" w:id="0">
    <w:p w14:paraId="128A64F1" w14:textId="77777777" w:rsidR="004347F8" w:rsidRDefault="004347F8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8387B" w14:textId="77777777" w:rsidR="009B5F0D" w:rsidRDefault="009B5F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39892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5" w:dyaOrig="240" w14:anchorId="5CB0C07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fillcolor="window">
          <v:imagedata r:id="rId1" o:title=""/>
        </v:shape>
        <o:OLEObject Type="Embed" ProgID="MSDraw" ShapeID="_x0000_i1025" DrawAspect="Content" ObjectID="_1719137154" r:id="rId2">
          <o:FieldCodes>\* mergeformat</o:FieldCodes>
        </o:OLEObject>
      </w:object>
    </w:r>
  </w:p>
  <w:p w14:paraId="0AB0F162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4128F5FF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5B7216B8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78D47" w14:textId="77777777" w:rsidR="009B5F0D" w:rsidRDefault="009B5F0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C169C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7EC70" w14:textId="77777777" w:rsidR="004347F8" w:rsidRDefault="004347F8" w:rsidP="00F205E0">
      <w:r>
        <w:separator/>
      </w:r>
    </w:p>
  </w:footnote>
  <w:footnote w:type="continuationSeparator" w:id="0">
    <w:p w14:paraId="1680DDB6" w14:textId="77777777" w:rsidR="004347F8" w:rsidRDefault="004347F8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D2D05" w14:textId="77777777" w:rsidR="009B5F0D" w:rsidRDefault="009B5F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CC030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77E5A7AF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5155B568" wp14:editId="601D3CC2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405ED1E5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68564C">
      <w:rPr>
        <w:b/>
        <w:sz w:val="22"/>
      </w:rPr>
      <w:t>Peter M. Lake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14:paraId="10A718A2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14:paraId="7568BB8A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4DEFA248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EE430E">
      <w:rPr>
        <w:b/>
        <w:spacing w:val="10"/>
        <w:sz w:val="22"/>
      </w:rPr>
      <w:t>Will McAdams</w:t>
    </w:r>
  </w:p>
  <w:p w14:paraId="7D317573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14:paraId="6D73C00D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0C9B958E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E430E">
      <w:rPr>
        <w:b/>
        <w:sz w:val="22"/>
      </w:rPr>
      <w:t xml:space="preserve"> </w:t>
    </w:r>
    <w:r w:rsidR="009B5F0D">
      <w:rPr>
        <w:b/>
        <w:spacing w:val="10"/>
        <w:sz w:val="22"/>
      </w:rPr>
      <w:t>Lori Cobos</w:t>
    </w:r>
  </w:p>
  <w:p w14:paraId="47C5328A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E430E">
      <w:rPr>
        <w:b/>
        <w:spacing w:val="10"/>
        <w:sz w:val="18"/>
      </w:rPr>
      <w:t xml:space="preserve"> </w:t>
    </w:r>
    <w:r w:rsidR="009B5F0D">
      <w:rPr>
        <w:b/>
        <w:spacing w:val="10"/>
        <w:sz w:val="16"/>
      </w:rPr>
      <w:t>Commissioner</w:t>
    </w:r>
  </w:p>
  <w:p w14:paraId="7330BCAF" w14:textId="77777777"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14:paraId="2FC37CA3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799144D0" w14:textId="77777777"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F63618">
      <w:rPr>
        <w:b/>
        <w:spacing w:val="10"/>
        <w:sz w:val="22"/>
        <w:szCs w:val="22"/>
      </w:rPr>
      <w:t>Thomas J. Gleeson</w:t>
    </w:r>
  </w:p>
  <w:p w14:paraId="5509EA54" w14:textId="77777777"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14:paraId="786F81A3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14:paraId="68CD4459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24C02" w14:textId="77777777" w:rsidR="009B5F0D" w:rsidRDefault="009B5F0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53BC1" w14:textId="77777777"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7F8"/>
    <w:rsid w:val="00054249"/>
    <w:rsid w:val="00081D53"/>
    <w:rsid w:val="000A4384"/>
    <w:rsid w:val="00186918"/>
    <w:rsid w:val="001C60C2"/>
    <w:rsid w:val="001E13D0"/>
    <w:rsid w:val="00210A67"/>
    <w:rsid w:val="00266D3A"/>
    <w:rsid w:val="002A460E"/>
    <w:rsid w:val="002C6B71"/>
    <w:rsid w:val="002C7323"/>
    <w:rsid w:val="00333DA2"/>
    <w:rsid w:val="003B52A7"/>
    <w:rsid w:val="003C1C7E"/>
    <w:rsid w:val="003D3E2D"/>
    <w:rsid w:val="003F6056"/>
    <w:rsid w:val="004347F8"/>
    <w:rsid w:val="00467443"/>
    <w:rsid w:val="004F132B"/>
    <w:rsid w:val="0057420A"/>
    <w:rsid w:val="00580FCC"/>
    <w:rsid w:val="00591646"/>
    <w:rsid w:val="0068564C"/>
    <w:rsid w:val="006856A5"/>
    <w:rsid w:val="00756666"/>
    <w:rsid w:val="00783E18"/>
    <w:rsid w:val="00787F8C"/>
    <w:rsid w:val="008143E2"/>
    <w:rsid w:val="008348B5"/>
    <w:rsid w:val="008732BB"/>
    <w:rsid w:val="00890720"/>
    <w:rsid w:val="008A637F"/>
    <w:rsid w:val="008C0670"/>
    <w:rsid w:val="008C7E5D"/>
    <w:rsid w:val="008E2B50"/>
    <w:rsid w:val="008F04CD"/>
    <w:rsid w:val="009B073B"/>
    <w:rsid w:val="009B5F0D"/>
    <w:rsid w:val="009E3AC7"/>
    <w:rsid w:val="009F15AB"/>
    <w:rsid w:val="00A12349"/>
    <w:rsid w:val="00A86315"/>
    <w:rsid w:val="00AC26D9"/>
    <w:rsid w:val="00AD68A5"/>
    <w:rsid w:val="00B65457"/>
    <w:rsid w:val="00B677AD"/>
    <w:rsid w:val="00BA4B36"/>
    <w:rsid w:val="00C1307D"/>
    <w:rsid w:val="00C3714F"/>
    <w:rsid w:val="00C6276B"/>
    <w:rsid w:val="00C71532"/>
    <w:rsid w:val="00C93E4A"/>
    <w:rsid w:val="00CB24AC"/>
    <w:rsid w:val="00CE2889"/>
    <w:rsid w:val="00CF6ECF"/>
    <w:rsid w:val="00D239E0"/>
    <w:rsid w:val="00D90769"/>
    <w:rsid w:val="00D96923"/>
    <w:rsid w:val="00DC43CA"/>
    <w:rsid w:val="00DE78BA"/>
    <w:rsid w:val="00E30FA8"/>
    <w:rsid w:val="00E74285"/>
    <w:rsid w:val="00E83210"/>
    <w:rsid w:val="00EA3A3B"/>
    <w:rsid w:val="00EE430E"/>
    <w:rsid w:val="00F205E0"/>
    <w:rsid w:val="00F601E8"/>
    <w:rsid w:val="00F6361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  <w14:docId w14:val="2213278E"/>
  <w15:docId w15:val="{E085406E-0A12-4E5C-AFA1-D21CCC530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9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Davis, Tammy</dc:creator>
  <cp:lastModifiedBy>Ana Trevino</cp:lastModifiedBy>
  <cp:revision>2</cp:revision>
  <cp:lastPrinted>2010-07-16T14:48:00Z</cp:lastPrinted>
  <dcterms:created xsi:type="dcterms:W3CDTF">2022-07-12T18:19:00Z</dcterms:created>
  <dcterms:modified xsi:type="dcterms:W3CDTF">2022-07-12T18:19:00Z</dcterms:modified>
</cp:coreProperties>
</file>